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 xml:space="preserve">Okulun Adı       : </w:t>
      </w:r>
    </w:p>
    <w:p w:rsidR="00CF0A65" w:rsidRPr="00355AC8" w:rsidRDefault="00CF0A65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12.05.2017</w:t>
      </w:r>
    </w:p>
    <w:p w:rsidR="00CF0A65" w:rsidRPr="00355AC8" w:rsidRDefault="00CF0A65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 xml:space="preserve">Yaş Grubu (Ay) :  </w:t>
      </w:r>
      <w:r w:rsidRPr="00355AC8">
        <w:rPr>
          <w:rFonts w:ascii="Comic Sans MS" w:hAnsi="Comic Sans MS"/>
          <w:b/>
          <w:sz w:val="20"/>
          <w:szCs w:val="20"/>
        </w:rPr>
        <w:t>48-60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EĞİTİM AKIŞI</w:t>
      </w:r>
    </w:p>
    <w:p w:rsidR="00CF0A65" w:rsidRPr="00355AC8" w:rsidRDefault="00CF0A65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Güne Başlama Zamanı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Çocuklara nasıl oldukları sorularak kısaca sohbet edilir. Çocuklara hangi öğrenme merkezine geçecekleri sorulup kararsız olanlara rehberlik edilir. Öğrenme merkezini seçen çocuk ilgisi doğrultusunda etkinliğini sürdürür.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Oyun Zamanı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Kahvaltı - Temizlik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Etkinlik Zamanı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“ŞEKER BOYAMA YAPALIM” isimli sanat </w:t>
      </w:r>
      <w:r w:rsidRPr="00355AC8">
        <w:rPr>
          <w:rFonts w:ascii="Comic Sans MS" w:hAnsi="Comic Sans MS"/>
          <w:sz w:val="20"/>
          <w:szCs w:val="20"/>
        </w:rPr>
        <w:t>etkinliği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Günü Değerlendirme Zamanı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Eve gidiş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Genel Değerlendirme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Default="00CF0A65" w:rsidP="00355AC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CF0A65" w:rsidRPr="00355AC8" w:rsidRDefault="00CF0A65" w:rsidP="00355AC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ETKİNLİK PLANI</w:t>
      </w:r>
    </w:p>
    <w:p w:rsidR="00CF0A65" w:rsidRPr="00355AC8" w:rsidRDefault="00CF0A65" w:rsidP="00355AC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355AC8">
        <w:rPr>
          <w:rFonts w:ascii="Comic Sans MS" w:hAnsi="Comic Sans MS"/>
          <w:b/>
          <w:sz w:val="20"/>
          <w:szCs w:val="20"/>
        </w:rPr>
        <w:t>ŞEKER BOYAMA YAPALIM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Etkinlik Türü: Sanat- Türkçe Dil Etkinliği (Bütünleştirilmiş Küçük Grup Etkinliği)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</w:t>
      </w:r>
      <w:r w:rsidRPr="00355AC8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48-60 </w:t>
      </w:r>
      <w:r w:rsidRPr="00355AC8">
        <w:rPr>
          <w:rFonts w:ascii="Comic Sans MS" w:hAnsi="Comic Sans MS"/>
          <w:sz w:val="20"/>
          <w:szCs w:val="20"/>
        </w:rPr>
        <w:t>Ay</w: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6.8pt;width:291.75pt;height:352.5pt;z-index:251658240">
            <v:textbox style="mso-next-textbox:#_x0000_s1026">
              <w:txbxContent>
                <w:p w:rsidR="00CF0A65" w:rsidRPr="00355AC8" w:rsidRDefault="00CF0A65" w:rsidP="00355AC8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CF0A65" w:rsidRPr="00355AC8" w:rsidRDefault="00CF0A65" w:rsidP="004D2D9C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CF0A65" w:rsidRDefault="00CF0A65" w:rsidP="00355AC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4. Küçük kas kullanımı gerektiren hareketleri yapar. </w:t>
                  </w:r>
                </w:p>
                <w:p w:rsidR="00CF0A65" w:rsidRPr="00355AC8" w:rsidRDefault="00CF0A65" w:rsidP="00355AC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Göstergeleri: Nesneleri toplar. Nesneleri kaptan kaba boşaltır.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Değişik malzemeler kullanarak resim yapar.</w:t>
                  </w:r>
                </w:p>
                <w:p w:rsidR="00CF0A65" w:rsidRPr="00355AC8" w:rsidRDefault="00CF0A65" w:rsidP="004D2D9C">
                  <w:pPr>
                    <w:pStyle w:val="NoSpacing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CF0A65" w:rsidRPr="00355AC8" w:rsidRDefault="00CF0A65" w:rsidP="00355AC8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Kazanım 3. Söz dizimi kurallarına göre cümle kurar. Göstergeleri:</w:t>
                  </w:r>
                  <w:r w:rsidRPr="00355AC8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Düz cümle, olumsuz cümle, soru cümlesi ve bileşik cümle kurar.</w:t>
                  </w:r>
                </w:p>
                <w:p w:rsidR="00CF0A65" w:rsidRDefault="00CF0A65" w:rsidP="00355AC8">
                  <w:pPr>
                    <w:pStyle w:val="NoSpacing"/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355AC8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 xml:space="preserve">5. Dili iletişim amacıyla kullanır. </w:t>
                  </w:r>
                </w:p>
                <w:p w:rsidR="00CF0A65" w:rsidRPr="00355AC8" w:rsidRDefault="00CF0A65" w:rsidP="00355AC8">
                  <w:pPr>
                    <w:pStyle w:val="NoSpacing"/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355AC8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CF0A65" w:rsidRDefault="00CF0A65" w:rsidP="00355AC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11. Okuma farkındalığı gösterir. </w:t>
                  </w:r>
                </w:p>
                <w:p w:rsidR="00CF0A65" w:rsidRPr="00355AC8" w:rsidRDefault="00CF0A65" w:rsidP="00355AC8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355AC8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Çevresinde bulunan yazılı materyaller hakkında konuşur.  Yetişkinden kendisine kitap okumasını ister.  </w:t>
                  </w:r>
                </w:p>
                <w:p w:rsidR="00CF0A65" w:rsidRDefault="00CF0A65" w:rsidP="00355AC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12.Yazı farkındalığı gösterir. </w:t>
                  </w:r>
                </w:p>
                <w:p w:rsidR="00CF0A65" w:rsidRPr="00355AC8" w:rsidRDefault="00CF0A65" w:rsidP="00355AC8">
                  <w:pPr>
                    <w:pStyle w:val="NoSpacing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355AC8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>Çevresindeki yazıları gösterir. Gördüğü yazının ne ile ilgili olduğunu tahminen söyler. Yazılı materyallerde noktalama işaretlerini gösterir. Yazının yönünü gösterir. Duygu ve düşüncelerini yetişkine yazdırır.</w:t>
                  </w:r>
                </w:p>
                <w:p w:rsidR="00CF0A65" w:rsidRPr="00355AC8" w:rsidRDefault="00CF0A65" w:rsidP="00355AC8">
                  <w:pPr>
                    <w:pStyle w:val="NoSpacing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</w:p>
                <w:p w:rsidR="00CF0A65" w:rsidRPr="00355AC8" w:rsidRDefault="00CF0A65" w:rsidP="00355AC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F0A65" w:rsidRPr="00355AC8" w:rsidRDefault="00CF0A65" w:rsidP="00355AC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F0A65" w:rsidRPr="00355AC8" w:rsidRDefault="00CF0A65" w:rsidP="00355AC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F0A65" w:rsidRPr="00A60063" w:rsidRDefault="00CF0A65" w:rsidP="00E42A9F">
                  <w:pPr>
                    <w:rPr>
                      <w:sz w:val="20"/>
                      <w:szCs w:val="20"/>
                    </w:rPr>
                  </w:pPr>
                </w:p>
                <w:p w:rsidR="00CF0A65" w:rsidRPr="004D6C18" w:rsidRDefault="00CF0A65" w:rsidP="00E42A9F">
                  <w:pPr>
                    <w:rPr>
                      <w:b/>
                      <w:bCs/>
                      <w:color w:val="FF0000"/>
                    </w:rPr>
                  </w:pPr>
                </w:p>
                <w:p w:rsidR="00CF0A65" w:rsidRPr="004C2F05" w:rsidRDefault="00CF0A65" w:rsidP="00E42A9F"/>
              </w:txbxContent>
            </v:textbox>
          </v:shape>
        </w:pict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margin" w:tblpXSpec="right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2"/>
      </w:tblGrid>
      <w:tr w:rsidR="00CF0A65" w:rsidRPr="00355AC8" w:rsidTr="00355AC8">
        <w:trPr>
          <w:trHeight w:val="3103"/>
        </w:trPr>
        <w:tc>
          <w:tcPr>
            <w:tcW w:w="7342" w:type="dxa"/>
          </w:tcPr>
          <w:p w:rsidR="00CF0A65" w:rsidRDefault="00CF0A65" w:rsidP="00355AC8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355AC8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</w:t>
            </w:r>
            <w:r w:rsidRPr="00355AC8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CF0A65" w:rsidRPr="00945AD4" w:rsidRDefault="00CF0A65" w:rsidP="00945AD4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45AD4">
              <w:rPr>
                <w:rFonts w:ascii="Comic Sans MS" w:hAnsi="Comic Sans MS"/>
                <w:sz w:val="20"/>
                <w:szCs w:val="20"/>
              </w:rPr>
              <w:t>ŞEKER BOYAMA</w:t>
            </w:r>
          </w:p>
          <w:p w:rsidR="00CF0A65" w:rsidRPr="00355AC8" w:rsidRDefault="00CF0A65" w:rsidP="009B26BE">
            <w:pPr>
              <w:pStyle w:val="NoSpacing"/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Öğretmen sanat çalışması için öğrencilerin faaliyet önlüklerini giymelerini</w:t>
            </w:r>
          </w:p>
          <w:p w:rsidR="00CF0A65" w:rsidRPr="00355AC8" w:rsidRDefault="00CF0A65" w:rsidP="009B26BE">
            <w:pPr>
              <w:pStyle w:val="NoSpacing"/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ister. Masalara 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sulu boya ve su kapları konur. Öğretmen çocuklara 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çeşitli 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boyama sayfalarını dağıtır.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Çocukların bunu sulu boya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tekniği ile boyayarak üzerine şeker serpmelerini söyler.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Şeker boyası oluşturmaları istenir.</w:t>
            </w:r>
          </w:p>
          <w:p w:rsidR="00CF0A65" w:rsidRDefault="00CF0A65" w:rsidP="009B26BE">
            <w:pPr>
              <w:pStyle w:val="NoSpacing"/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Yapılan çalışmalar kuruduktan sonra sınıf panosuna asılır.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  <w:p w:rsidR="00CF0A65" w:rsidRDefault="00CF0A65" w:rsidP="009B26BE">
            <w:pPr>
              <w:pStyle w:val="NoSpacing"/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MİNDERDEN ATLMA OYUNU</w:t>
            </w:r>
          </w:p>
          <w:p w:rsidR="00CF0A65" w:rsidRPr="00945AD4" w:rsidRDefault="00CF0A65" w:rsidP="009B26B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t xml:space="preserve"> </w:t>
            </w:r>
            <w:r w:rsidRPr="00945AD4">
              <w:rPr>
                <w:rFonts w:ascii="Comic Sans MS" w:hAnsi="Comic Sans MS"/>
                <w:color w:val="000000"/>
                <w:sz w:val="20"/>
                <w:szCs w:val="20"/>
              </w:rPr>
              <w:t>Müzik eşliğinde oynanır. 2-3 yada daha fazla minder aralıklı olarak dizilir... Çocuklardan mindere basmadan aralıklardan</w:t>
            </w:r>
          </w:p>
          <w:p w:rsidR="00CF0A65" w:rsidRPr="00945AD4" w:rsidRDefault="00CF0A65" w:rsidP="009B26B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45AD4">
              <w:rPr>
                <w:rFonts w:ascii="Comic Sans MS" w:hAnsi="Comic Sans MS"/>
                <w:color w:val="000000"/>
                <w:sz w:val="20"/>
                <w:szCs w:val="20"/>
              </w:rPr>
              <w:t>-önce yürüyerek</w:t>
            </w:r>
          </w:p>
          <w:p w:rsidR="00CF0A65" w:rsidRPr="00945AD4" w:rsidRDefault="00CF0A65" w:rsidP="009B26B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45AD4">
              <w:rPr>
                <w:rFonts w:ascii="Comic Sans MS" w:hAnsi="Comic Sans MS"/>
                <w:color w:val="000000"/>
                <w:sz w:val="20"/>
                <w:szCs w:val="20"/>
              </w:rPr>
              <w:t>-sonra koşarak</w:t>
            </w:r>
          </w:p>
          <w:p w:rsidR="00CF0A65" w:rsidRPr="00355AC8" w:rsidRDefault="00CF0A65" w:rsidP="009B26B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45AD4">
              <w:rPr>
                <w:rFonts w:ascii="Comic Sans MS" w:hAnsi="Comic Sans MS"/>
                <w:color w:val="000000"/>
                <w:sz w:val="20"/>
                <w:szCs w:val="20"/>
              </w:rPr>
              <w:t>-en son zıplayarak gecmeleri istenir...</w:t>
            </w: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</w:tc>
      </w:tr>
    </w:tbl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</w:p>
    <w:p w:rsidR="00CF0A65" w:rsidRPr="00355AC8" w:rsidRDefault="00CF0A65" w:rsidP="00355AC8">
      <w:pPr>
        <w:pStyle w:val="NoSpacing"/>
        <w:rPr>
          <w:rFonts w:ascii="Comic Sans MS" w:hAnsi="Comic Sans MS"/>
          <w:color w:val="000000"/>
          <w:sz w:val="20"/>
          <w:szCs w:val="20"/>
        </w:rPr>
      </w:pPr>
      <w:r>
        <w:rPr>
          <w:noProof/>
        </w:rPr>
        <w:pict>
          <v:shape id="_x0000_s1027" type="#_x0000_t202" style="position:absolute;margin-left:315pt;margin-top:10.35pt;width:369pt;height:79.95pt;z-index:251659264">
            <v:textbox style="mso-next-textbox:#_x0000_s1027">
              <w:txbxContent>
                <w:p w:rsidR="00CF0A65" w:rsidRPr="00945AD4" w:rsidRDefault="00CF0A65" w:rsidP="00945AD4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5A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MATERYALLER</w:t>
                  </w:r>
                </w:p>
                <w:p w:rsidR="00CF0A65" w:rsidRPr="00355AC8" w:rsidRDefault="00CF0A65" w:rsidP="00945AD4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A4 kağıtlar, şeker,sulu boya</w:t>
                  </w:r>
                </w:p>
                <w:p w:rsidR="00CF0A65" w:rsidRPr="00945AD4" w:rsidRDefault="00CF0A65" w:rsidP="00945AD4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5A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SÖZCÜKLER</w:t>
                  </w:r>
                </w:p>
                <w:p w:rsidR="00CF0A65" w:rsidRDefault="00CF0A65" w:rsidP="00945AD4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55AC8">
                    <w:rPr>
                      <w:rFonts w:ascii="Comic Sans MS" w:hAnsi="Comic Sans MS"/>
                      <w:sz w:val="20"/>
                      <w:szCs w:val="20"/>
                    </w:rPr>
                    <w:t>Şeker</w:t>
                  </w:r>
                </w:p>
                <w:p w:rsidR="00CF0A65" w:rsidRPr="00945AD4" w:rsidRDefault="00CF0A65" w:rsidP="00945AD4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5A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</w:txbxContent>
            </v:textbox>
          </v:shape>
        </w:pict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  <w:r w:rsidRPr="00355AC8">
        <w:rPr>
          <w:rFonts w:ascii="Comic Sans MS" w:hAnsi="Comic Sans MS"/>
          <w:sz w:val="20"/>
          <w:szCs w:val="20"/>
        </w:rPr>
        <w:tab/>
      </w: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02"/>
      </w:tblGrid>
      <w:tr w:rsidR="00CF0A65" w:rsidRPr="00355AC8" w:rsidTr="004D2D9C">
        <w:trPr>
          <w:trHeight w:val="1409"/>
        </w:trPr>
        <w:tc>
          <w:tcPr>
            <w:tcW w:w="7402" w:type="dxa"/>
          </w:tcPr>
          <w:p w:rsidR="00CF0A65" w:rsidRPr="00945AD4" w:rsidRDefault="00CF0A65" w:rsidP="004D2D9C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45AD4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CF0A65" w:rsidRDefault="00CF0A65" w:rsidP="004D2D9C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Sanat etkinlimizde ne yaptık?</w:t>
            </w:r>
          </w:p>
          <w:p w:rsidR="00CF0A65" w:rsidRPr="00355AC8" w:rsidRDefault="00CF0A65" w:rsidP="004D2D9C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 xml:space="preserve">Şeker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boyama yapmak hoşunuza gitti mi?</w:t>
            </w:r>
          </w:p>
          <w:p w:rsidR="00CF0A65" w:rsidRPr="00355AC8" w:rsidRDefault="00CF0A65" w:rsidP="004D2D9C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Yaparken zorlandınız mı?</w:t>
            </w:r>
          </w:p>
          <w:p w:rsidR="00CF0A65" w:rsidRPr="00355AC8" w:rsidRDefault="00CF0A65" w:rsidP="004D2D9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Nasıl yaptınız?</w:t>
            </w:r>
          </w:p>
        </w:tc>
      </w:tr>
    </w:tbl>
    <w:p w:rsidR="00CF0A65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6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6"/>
      </w:tblGrid>
      <w:tr w:rsidR="00CF0A65" w:rsidRPr="00355AC8" w:rsidTr="004D2D9C">
        <w:trPr>
          <w:trHeight w:val="1302"/>
        </w:trPr>
        <w:tc>
          <w:tcPr>
            <w:tcW w:w="5956" w:type="dxa"/>
          </w:tcPr>
          <w:p w:rsidR="00CF0A65" w:rsidRPr="009B26BE" w:rsidRDefault="00CF0A65" w:rsidP="004D2D9C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9B26BE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CF0A65" w:rsidRPr="00355AC8" w:rsidRDefault="00CF0A65" w:rsidP="004D2D9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55AC8">
              <w:rPr>
                <w:rFonts w:ascii="Comic Sans MS" w:hAnsi="Comic Sans MS"/>
                <w:sz w:val="20"/>
                <w:szCs w:val="20"/>
              </w:rPr>
              <w:t>Sınıfta engeli olan öğrenciler varsa,engelleri göz önünde bulundurularak etkinlikler düzenlenmelidir.</w:t>
            </w:r>
          </w:p>
        </w:tc>
      </w:tr>
    </w:tbl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vanish/>
          <w:sz w:val="20"/>
          <w:szCs w:val="20"/>
        </w:rPr>
      </w:pPr>
    </w:p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8"/>
      </w:tblGrid>
      <w:tr w:rsidR="00CF0A65" w:rsidRPr="00355AC8" w:rsidTr="004D2D9C">
        <w:trPr>
          <w:trHeight w:val="416"/>
        </w:trPr>
        <w:tc>
          <w:tcPr>
            <w:tcW w:w="7368" w:type="dxa"/>
          </w:tcPr>
          <w:p w:rsidR="00CF0A65" w:rsidRDefault="00CF0A65" w:rsidP="00872BFD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945AD4">
              <w:rPr>
                <w:rFonts w:ascii="Comic Sans MS" w:hAnsi="Comic Sans MS"/>
                <w:b/>
                <w:sz w:val="20"/>
                <w:szCs w:val="20"/>
              </w:rPr>
              <w:t>AİLE KATILIM</w:t>
            </w:r>
          </w:p>
          <w:p w:rsidR="00CF0A65" w:rsidRPr="00355AC8" w:rsidRDefault="00CF0A65" w:rsidP="00872BFD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55AC8">
              <w:rPr>
                <w:rFonts w:ascii="Comic Sans MS" w:hAnsi="Comic Sans MS"/>
                <w:color w:val="000000"/>
                <w:sz w:val="20"/>
                <w:szCs w:val="20"/>
              </w:rPr>
              <w:t>Okulda öğrendiği teknikleri birlikte uygulayınız.</w:t>
            </w:r>
          </w:p>
        </w:tc>
      </w:tr>
    </w:tbl>
    <w:p w:rsidR="00CF0A65" w:rsidRPr="00355AC8" w:rsidRDefault="00CF0A65" w:rsidP="00355AC8">
      <w:pPr>
        <w:pStyle w:val="NoSpacing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sectPr w:rsidR="00CF0A65" w:rsidRPr="00355AC8" w:rsidSect="004D2D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899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A65" w:rsidRDefault="00CF0A65">
      <w:r>
        <w:separator/>
      </w:r>
    </w:p>
  </w:endnote>
  <w:endnote w:type="continuationSeparator" w:id="0">
    <w:p w:rsidR="00CF0A65" w:rsidRDefault="00CF0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OpenSymbo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A65" w:rsidRDefault="00CF0A6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A65" w:rsidRDefault="00CF0A65" w:rsidP="00C8729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F0A65" w:rsidRDefault="00CF0A65" w:rsidP="00C87298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A65" w:rsidRDefault="00CF0A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A65" w:rsidRDefault="00CF0A65">
      <w:r>
        <w:separator/>
      </w:r>
    </w:p>
  </w:footnote>
  <w:footnote w:type="continuationSeparator" w:id="0">
    <w:p w:rsidR="00CF0A65" w:rsidRDefault="00CF0A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A65" w:rsidRDefault="00CF0A6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A65" w:rsidRPr="009022B3" w:rsidRDefault="00CF0A65" w:rsidP="00C87298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A65" w:rsidRDefault="00CF0A6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3BDE747C"/>
    <w:multiLevelType w:val="hybridMultilevel"/>
    <w:tmpl w:val="22F678A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F2D"/>
    <w:rsid w:val="00015A41"/>
    <w:rsid w:val="00033272"/>
    <w:rsid w:val="00046C65"/>
    <w:rsid w:val="0007222F"/>
    <w:rsid w:val="000A3412"/>
    <w:rsid w:val="000C0ADF"/>
    <w:rsid w:val="000C4ED2"/>
    <w:rsid w:val="0010428A"/>
    <w:rsid w:val="00127A92"/>
    <w:rsid w:val="00133501"/>
    <w:rsid w:val="00145016"/>
    <w:rsid w:val="00150F0B"/>
    <w:rsid w:val="00157351"/>
    <w:rsid w:val="001A6C33"/>
    <w:rsid w:val="001E6192"/>
    <w:rsid w:val="002320B6"/>
    <w:rsid w:val="0025651C"/>
    <w:rsid w:val="00286212"/>
    <w:rsid w:val="002C2DA9"/>
    <w:rsid w:val="002E5865"/>
    <w:rsid w:val="002E7990"/>
    <w:rsid w:val="002F197A"/>
    <w:rsid w:val="00307E47"/>
    <w:rsid w:val="00335CDC"/>
    <w:rsid w:val="003522A8"/>
    <w:rsid w:val="00355AC8"/>
    <w:rsid w:val="00385901"/>
    <w:rsid w:val="00386D58"/>
    <w:rsid w:val="003D35B0"/>
    <w:rsid w:val="00470866"/>
    <w:rsid w:val="004B7F24"/>
    <w:rsid w:val="004C2F05"/>
    <w:rsid w:val="004C3016"/>
    <w:rsid w:val="004D2D9C"/>
    <w:rsid w:val="004D6C18"/>
    <w:rsid w:val="004E2CA1"/>
    <w:rsid w:val="004E51FE"/>
    <w:rsid w:val="005226F1"/>
    <w:rsid w:val="00533205"/>
    <w:rsid w:val="005525D6"/>
    <w:rsid w:val="005D6535"/>
    <w:rsid w:val="005E3F4E"/>
    <w:rsid w:val="00602838"/>
    <w:rsid w:val="00613E24"/>
    <w:rsid w:val="00696A7C"/>
    <w:rsid w:val="006A2D7C"/>
    <w:rsid w:val="006A5C9D"/>
    <w:rsid w:val="006B064C"/>
    <w:rsid w:val="006F22B5"/>
    <w:rsid w:val="007015F5"/>
    <w:rsid w:val="0071354D"/>
    <w:rsid w:val="00714665"/>
    <w:rsid w:val="00741C5E"/>
    <w:rsid w:val="00767C0D"/>
    <w:rsid w:val="00791C1F"/>
    <w:rsid w:val="0079483C"/>
    <w:rsid w:val="00795EC5"/>
    <w:rsid w:val="007D005B"/>
    <w:rsid w:val="007D2DC8"/>
    <w:rsid w:val="007D3B92"/>
    <w:rsid w:val="007E0296"/>
    <w:rsid w:val="007E1F68"/>
    <w:rsid w:val="007E3A52"/>
    <w:rsid w:val="00872BFD"/>
    <w:rsid w:val="00880C13"/>
    <w:rsid w:val="00895072"/>
    <w:rsid w:val="00896D69"/>
    <w:rsid w:val="008A4182"/>
    <w:rsid w:val="008E5F6A"/>
    <w:rsid w:val="009022B3"/>
    <w:rsid w:val="00921386"/>
    <w:rsid w:val="0093574D"/>
    <w:rsid w:val="00945AD4"/>
    <w:rsid w:val="00963766"/>
    <w:rsid w:val="00980C02"/>
    <w:rsid w:val="00994F34"/>
    <w:rsid w:val="009B26BE"/>
    <w:rsid w:val="009B5D0D"/>
    <w:rsid w:val="009B7D07"/>
    <w:rsid w:val="009C22AC"/>
    <w:rsid w:val="009E4770"/>
    <w:rsid w:val="009F1E93"/>
    <w:rsid w:val="00A114F6"/>
    <w:rsid w:val="00A23F13"/>
    <w:rsid w:val="00A60063"/>
    <w:rsid w:val="00A920BB"/>
    <w:rsid w:val="00B04BBA"/>
    <w:rsid w:val="00B3043D"/>
    <w:rsid w:val="00B32D97"/>
    <w:rsid w:val="00B36E12"/>
    <w:rsid w:val="00B3752E"/>
    <w:rsid w:val="00B45FE6"/>
    <w:rsid w:val="00B72BDD"/>
    <w:rsid w:val="00BB1EE9"/>
    <w:rsid w:val="00BB5B1F"/>
    <w:rsid w:val="00BC1AE5"/>
    <w:rsid w:val="00BE615C"/>
    <w:rsid w:val="00C774BF"/>
    <w:rsid w:val="00C87298"/>
    <w:rsid w:val="00C8786F"/>
    <w:rsid w:val="00CC33E9"/>
    <w:rsid w:val="00CD2C0C"/>
    <w:rsid w:val="00CF0A65"/>
    <w:rsid w:val="00D13F2D"/>
    <w:rsid w:val="00D25CC6"/>
    <w:rsid w:val="00D712ED"/>
    <w:rsid w:val="00D83A32"/>
    <w:rsid w:val="00DB4A76"/>
    <w:rsid w:val="00DD32C8"/>
    <w:rsid w:val="00DD7FD4"/>
    <w:rsid w:val="00E071C3"/>
    <w:rsid w:val="00E13647"/>
    <w:rsid w:val="00E17231"/>
    <w:rsid w:val="00E42A9F"/>
    <w:rsid w:val="00E55833"/>
    <w:rsid w:val="00EA372E"/>
    <w:rsid w:val="00EC5194"/>
    <w:rsid w:val="00ED0C24"/>
    <w:rsid w:val="00EE1118"/>
    <w:rsid w:val="00EE4295"/>
    <w:rsid w:val="00F15E8E"/>
    <w:rsid w:val="00F31789"/>
    <w:rsid w:val="00F31F78"/>
    <w:rsid w:val="00F33192"/>
    <w:rsid w:val="00F6369D"/>
    <w:rsid w:val="00F67CD8"/>
    <w:rsid w:val="00F704EA"/>
    <w:rsid w:val="00F90332"/>
    <w:rsid w:val="00FD4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9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13F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C0AD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E42A9F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2A9F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E42A9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42A9F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2A9F"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93574D"/>
    <w:pPr>
      <w:widowControl w:val="0"/>
      <w:suppressAutoHyphens/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31789"/>
    <w:rPr>
      <w:rFonts w:cs="Times New Roman"/>
      <w:sz w:val="24"/>
    </w:rPr>
  </w:style>
  <w:style w:type="paragraph" w:styleId="NormalWeb">
    <w:name w:val="Normal (Web)"/>
    <w:basedOn w:val="Normal"/>
    <w:uiPriority w:val="99"/>
    <w:rsid w:val="00C8786F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C8786F"/>
    <w:rPr>
      <w:rFonts w:cs="Times New Roman"/>
      <w:b/>
    </w:rPr>
  </w:style>
  <w:style w:type="paragraph" w:styleId="NoSpacing">
    <w:name w:val="No Spacing"/>
    <w:uiPriority w:val="99"/>
    <w:qFormat/>
    <w:rsid w:val="00355A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60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0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0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0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2</Pages>
  <Words>279</Words>
  <Characters>1594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43</cp:revision>
  <dcterms:created xsi:type="dcterms:W3CDTF">2013-06-11T11:27:00Z</dcterms:created>
  <dcterms:modified xsi:type="dcterms:W3CDTF">2016-08-29T22:05:00Z</dcterms:modified>
</cp:coreProperties>
</file>